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67F" w:rsidRDefault="00F1567F" w:rsidP="00F1567F"/>
    <w:p w:rsidR="00F1567F" w:rsidRDefault="00F1567F" w:rsidP="00F1567F">
      <w:pPr>
        <w:rPr>
          <w:b/>
        </w:rPr>
      </w:pPr>
      <w:r w:rsidRPr="00F54A2D">
        <w:rPr>
          <w:b/>
        </w:rPr>
        <w:t xml:space="preserve">Samtykkeskjema for </w:t>
      </w:r>
      <w:r w:rsidR="00292ABF">
        <w:rPr>
          <w:b/>
        </w:rPr>
        <w:t>unge voksne</w:t>
      </w:r>
    </w:p>
    <w:p w:rsidR="009143FC" w:rsidRDefault="009143FC" w:rsidP="00F1567F">
      <w:pPr>
        <w:rPr>
          <w:b/>
        </w:rPr>
      </w:pPr>
    </w:p>
    <w:p w:rsidR="009143FC" w:rsidRDefault="009143FC" w:rsidP="00F1567F"/>
    <w:p w:rsidR="00F1567F" w:rsidRPr="00F54A2D" w:rsidRDefault="00F1567F" w:rsidP="00F1567F">
      <w:pPr>
        <w:rPr>
          <w:b/>
        </w:rPr>
      </w:pPr>
      <w:r w:rsidRPr="00F54A2D">
        <w:rPr>
          <w:b/>
        </w:rPr>
        <w:t xml:space="preserve">Til </w:t>
      </w:r>
      <w:r w:rsidR="00CF4334">
        <w:rPr>
          <w:b/>
        </w:rPr>
        <w:t>regional</w:t>
      </w:r>
      <w:r w:rsidR="00292ABF">
        <w:rPr>
          <w:b/>
        </w:rPr>
        <w:t xml:space="preserve"> </w:t>
      </w:r>
      <w:r w:rsidRPr="00F54A2D">
        <w:rPr>
          <w:b/>
        </w:rPr>
        <w:t xml:space="preserve">kjernegruppa </w:t>
      </w:r>
      <w:r w:rsidR="00CF4334">
        <w:rPr>
          <w:b/>
        </w:rPr>
        <w:t>for unge voksne</w:t>
      </w:r>
      <w:r w:rsidRPr="00F54A2D">
        <w:rPr>
          <w:b/>
        </w:rPr>
        <w:t xml:space="preserve"> </w:t>
      </w:r>
      <w:r w:rsidR="00CF4334">
        <w:rPr>
          <w:b/>
        </w:rPr>
        <w:t xml:space="preserve">………………………. bosteds </w:t>
      </w:r>
      <w:r w:rsidRPr="00F54A2D">
        <w:rPr>
          <w:b/>
        </w:rPr>
        <w:t>kommune</w:t>
      </w:r>
    </w:p>
    <w:p w:rsidR="00F1567F" w:rsidRDefault="00F1567F" w:rsidP="00F1567F">
      <w:r>
        <w:t>Bestående av representanter fra følgende enheter:</w:t>
      </w:r>
      <w:r w:rsidR="00CF4334">
        <w:t xml:space="preserve"> Oppfølgingstjenesten</w:t>
      </w:r>
      <w:r w:rsidR="00D87A02">
        <w:t xml:space="preserve"> </w:t>
      </w:r>
      <w:r w:rsidR="00CF4334">
        <w:t>v/</w:t>
      </w:r>
      <w:r w:rsidR="00D87A02">
        <w:t xml:space="preserve"> </w:t>
      </w:r>
      <w:r w:rsidR="00CF4334">
        <w:t xml:space="preserve">videregående skole, </w:t>
      </w:r>
      <w:r>
        <w:t>barnevern, politi</w:t>
      </w:r>
      <w:r w:rsidR="00CF4334">
        <w:t xml:space="preserve">, kommune psykolog, </w:t>
      </w:r>
      <w:r w:rsidR="002A2C32">
        <w:t>OT ( oppfølgingstjenesten/Lindesneslosen))</w:t>
      </w:r>
      <w:r w:rsidR="00CF4334">
        <w:t xml:space="preserve"> </w:t>
      </w:r>
    </w:p>
    <w:p w:rsidR="00F1567F" w:rsidRDefault="00F1567F" w:rsidP="00F1567F"/>
    <w:p w:rsidR="00F1567F" w:rsidRDefault="00F1567F" w:rsidP="00F1567F">
      <w:r>
        <w:t>I enkelte saker kan det også være aktuelt å samarbeide med representanter fra andre enheter, slik som; NAV, A</w:t>
      </w:r>
      <w:r w:rsidR="00CF4334">
        <w:t>ra</w:t>
      </w:r>
      <w:r>
        <w:t>,</w:t>
      </w:r>
      <w:r w:rsidR="00CF4334">
        <w:t xml:space="preserve"> </w:t>
      </w:r>
      <w:proofErr w:type="spellStart"/>
      <w:r w:rsidR="00CF4334">
        <w:t>Buf</w:t>
      </w:r>
      <w:proofErr w:type="spellEnd"/>
      <w:r w:rsidR="00D87A02">
        <w:t>-</w:t>
      </w:r>
      <w:r w:rsidR="00CF4334">
        <w:t>etat, fagenhet</w:t>
      </w:r>
      <w:r>
        <w:t xml:space="preserve"> for kultur, fagenhet for bygg og eiendom, </w:t>
      </w:r>
      <w:r w:rsidR="00CF4334">
        <w:t>og andre.</w:t>
      </w:r>
    </w:p>
    <w:p w:rsidR="00CF4334" w:rsidRDefault="00CF4334" w:rsidP="00F1567F"/>
    <w:p w:rsidR="00F1567F" w:rsidRDefault="00F1567F" w:rsidP="00F1567F">
      <w:r>
        <w:t xml:space="preserve">Jeg gir med </w:t>
      </w:r>
      <w:r w:rsidR="00CF4334">
        <w:t>denne</w:t>
      </w:r>
      <w:r>
        <w:t xml:space="preserve"> tillatelse til at min sak blir drøftet/behandlet i teamet uavhengig av de enkelte deltakernes taushetsplikt.  Jeg forplikter meg til å møte opp på møter i kjernegruppa når jeg blir innkalt.</w:t>
      </w:r>
    </w:p>
    <w:p w:rsidR="00F1567F" w:rsidRDefault="00F1567F" w:rsidP="00F1567F"/>
    <w:p w:rsidR="00F1567F" w:rsidRDefault="00F1567F" w:rsidP="00F1567F"/>
    <w:p w:rsidR="00F1567F" w:rsidRDefault="00CF4334" w:rsidP="00F1567F">
      <w:r>
        <w:t>Ungdommens</w:t>
      </w:r>
      <w:r w:rsidR="00F1567F">
        <w:t xml:space="preserve"> navn:</w:t>
      </w:r>
    </w:p>
    <w:p w:rsidR="00F1567F" w:rsidRDefault="00F1567F" w:rsidP="00F1567F"/>
    <w:p w:rsidR="00F1567F" w:rsidRDefault="00F1567F" w:rsidP="00F1567F">
      <w:r>
        <w:t>Adresse:</w:t>
      </w:r>
    </w:p>
    <w:p w:rsidR="00F1567F" w:rsidRDefault="00F1567F" w:rsidP="00F1567F"/>
    <w:p w:rsidR="00F1567F" w:rsidRDefault="00F1567F" w:rsidP="00F1567F">
      <w:r>
        <w:t>Telefon hjem:</w:t>
      </w:r>
    </w:p>
    <w:p w:rsidR="00F1567F" w:rsidRDefault="00F1567F" w:rsidP="00F1567F"/>
    <w:p w:rsidR="00CF4334" w:rsidRDefault="00F1567F" w:rsidP="00F1567F">
      <w:r>
        <w:t xml:space="preserve">Mobiltelefon </w:t>
      </w:r>
      <w:r w:rsidR="00CF4334">
        <w:t>ungdom</w:t>
      </w:r>
      <w:r>
        <w:t>:</w:t>
      </w:r>
    </w:p>
    <w:p w:rsidR="00F1567F" w:rsidRDefault="00F1567F" w:rsidP="00F1567F">
      <w:r>
        <w:t xml:space="preserve"> </w:t>
      </w:r>
    </w:p>
    <w:p w:rsidR="00CF4334" w:rsidRDefault="00CF4334" w:rsidP="00CF4334">
      <w:r>
        <w:t>Mobiltelefon foreldre</w:t>
      </w:r>
      <w:r w:rsidR="00292ABF">
        <w:t xml:space="preserve"> eller andre støttepersoner</w:t>
      </w:r>
      <w:r>
        <w:t>:</w:t>
      </w:r>
    </w:p>
    <w:p w:rsidR="00CF4334" w:rsidRDefault="00CF4334" w:rsidP="00CF4334"/>
    <w:p w:rsidR="00F1567F" w:rsidRDefault="00D87A02" w:rsidP="00F1567F">
      <w:r>
        <w:t>Kommune………………..</w:t>
      </w:r>
      <w:r w:rsidR="00F1567F">
        <w:t xml:space="preserve"> den……………… </w:t>
      </w:r>
    </w:p>
    <w:p w:rsidR="00F1567F" w:rsidRDefault="00F1567F" w:rsidP="00F1567F"/>
    <w:p w:rsidR="00F1567F" w:rsidRDefault="00F1567F" w:rsidP="00F1567F">
      <w:r>
        <w:t>………………………………………………</w:t>
      </w:r>
    </w:p>
    <w:p w:rsidR="00F1567F" w:rsidRDefault="00CF4334" w:rsidP="00F1567F">
      <w:r>
        <w:t xml:space="preserve">Ungdommens </w:t>
      </w:r>
      <w:r w:rsidR="00F1567F">
        <w:t>underskrift</w:t>
      </w:r>
    </w:p>
    <w:p w:rsidR="00F1567F" w:rsidRDefault="00F1567F" w:rsidP="00F1567F"/>
    <w:p w:rsidR="00F1567F" w:rsidRDefault="00F1567F" w:rsidP="00F1567F"/>
    <w:p w:rsidR="00F1567F" w:rsidRDefault="00F1567F" w:rsidP="00F1567F">
      <w:r>
        <w:t>………………………………………………</w:t>
      </w:r>
    </w:p>
    <w:p w:rsidR="00F1567F" w:rsidRDefault="00F1567F" w:rsidP="00F1567F">
      <w:r>
        <w:t xml:space="preserve">Foresattes underskrift </w:t>
      </w:r>
      <w:r w:rsidR="00CF4334">
        <w:t>hvis ungdommen er under 18 år</w:t>
      </w:r>
    </w:p>
    <w:p w:rsidR="00F1567F" w:rsidRDefault="00F1567F" w:rsidP="00F1567F">
      <w:pPr>
        <w:pBdr>
          <w:bottom w:val="single" w:sz="6" w:space="1" w:color="auto"/>
        </w:pBdr>
      </w:pPr>
    </w:p>
    <w:p w:rsidR="00F1567F" w:rsidRDefault="00F1567F" w:rsidP="00F1567F"/>
    <w:p w:rsidR="00F1567F" w:rsidRDefault="00F1567F" w:rsidP="00F1567F"/>
    <w:p w:rsidR="00F1567F" w:rsidRDefault="00F1567F" w:rsidP="00F1567F">
      <w:r>
        <w:t xml:space="preserve">Jeg har fått tilbud om at min sak blir behandler i kjernegruppa </w:t>
      </w:r>
      <w:r w:rsidR="00CF4334">
        <w:t xml:space="preserve">for unge voksne </w:t>
      </w:r>
      <w:r>
        <w:t xml:space="preserve">i </w:t>
      </w:r>
      <w:r w:rsidR="009143FC">
        <w:t>………………</w:t>
      </w:r>
      <w:r>
        <w:t>kommune, men velger å si nei til tilbudet.</w:t>
      </w:r>
    </w:p>
    <w:p w:rsidR="00F1567F" w:rsidRDefault="00F1567F" w:rsidP="00F1567F"/>
    <w:p w:rsidR="00F1567F" w:rsidRDefault="00F1567F" w:rsidP="00F1567F"/>
    <w:p w:rsidR="00F1567F" w:rsidRDefault="009143FC" w:rsidP="00F1567F">
      <w:r>
        <w:t>……………….</w:t>
      </w:r>
      <w:r w:rsidR="00F1567F">
        <w:t>den: ……………………..</w:t>
      </w:r>
    </w:p>
    <w:p w:rsidR="00F1567F" w:rsidRDefault="00F1567F" w:rsidP="00F1567F"/>
    <w:p w:rsidR="00F1567F" w:rsidRDefault="00F1567F" w:rsidP="00F1567F"/>
    <w:p w:rsidR="00F1567F" w:rsidRDefault="00F1567F" w:rsidP="00F1567F"/>
    <w:p w:rsidR="00F1567F" w:rsidRDefault="00F1567F" w:rsidP="00F1567F">
      <w:r>
        <w:t>…………………………………………………</w:t>
      </w:r>
    </w:p>
    <w:p w:rsidR="00F1567F" w:rsidRDefault="00F1567F" w:rsidP="00F1567F">
      <w:r>
        <w:t>Foresattes underskrift</w:t>
      </w:r>
      <w:r w:rsidR="00CF4334">
        <w:t xml:space="preserve"> hvis ungdom er under 18 år </w:t>
      </w:r>
    </w:p>
    <w:p w:rsidR="00994DBA" w:rsidRDefault="00994DBA" w:rsidP="00F1567F"/>
    <w:p w:rsidR="00994DBA" w:rsidRDefault="00994DBA" w:rsidP="00F1567F"/>
    <w:p w:rsidR="00994DBA" w:rsidRDefault="00994DBA" w:rsidP="00F1567F">
      <w:bookmarkStart w:id="0" w:name="_GoBack"/>
      <w:bookmarkEnd w:id="0"/>
    </w:p>
    <w:sectPr w:rsidR="00994DBA" w:rsidSect="00B376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F3A57"/>
    <w:rsid w:val="00292ABF"/>
    <w:rsid w:val="002A2C32"/>
    <w:rsid w:val="004D02F5"/>
    <w:rsid w:val="005B3352"/>
    <w:rsid w:val="009143FC"/>
    <w:rsid w:val="00994DBA"/>
    <w:rsid w:val="00B3765D"/>
    <w:rsid w:val="00CF4334"/>
    <w:rsid w:val="00CF7B05"/>
    <w:rsid w:val="00D87A02"/>
    <w:rsid w:val="00F1567F"/>
    <w:rsid w:val="00FF3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56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rsid w:val="00F1567F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rsid w:val="00F1567F"/>
    <w:rPr>
      <w:rFonts w:ascii="Times New Roman" w:eastAsia="Times New Roman" w:hAnsi="Times New Roman" w:cs="Times New Roman"/>
      <w:sz w:val="24"/>
      <w:szCs w:val="24"/>
      <w:lang w:eastAsia="nb-N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DA450C-F3F8-4643-9BF9-9C0719493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4A904612</Template>
  <TotalTime>33</TotalTime>
  <Pages>1</Pages>
  <Words>185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Mandal kommune</Company>
  <LinksUpToDate>false</LinksUpToDate>
  <CharactersWithSpaces>1169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sse</dc:creator>
  <cp:keywords/>
  <dc:description/>
  <cp:lastModifiedBy>sse</cp:lastModifiedBy>
  <cp:revision>8</cp:revision>
  <dcterms:created xsi:type="dcterms:W3CDTF">2012-12-11T13:19:00Z</dcterms:created>
  <dcterms:modified xsi:type="dcterms:W3CDTF">2015-07-23T11:18:00Z</dcterms:modified>
</cp:coreProperties>
</file>